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A050B" w14:textId="5052FFFA" w:rsidR="006B2F86" w:rsidRDefault="009E3F60" w:rsidP="00E71FC3">
      <w:pPr>
        <w:pStyle w:val="NoSpacing"/>
      </w:pPr>
      <w:r>
        <w:rPr>
          <w:u w:val="single"/>
        </w:rPr>
        <w:t>Thomas RUSSELL</w:t>
      </w:r>
      <w:r>
        <w:t xml:space="preserve">   </w:t>
      </w:r>
      <w:proofErr w:type="gramStart"/>
      <w:r>
        <w:t xml:space="preserve">   (</w:t>
      </w:r>
      <w:proofErr w:type="gramEnd"/>
      <w:r>
        <w:t>fl.1460)</w:t>
      </w:r>
    </w:p>
    <w:p w14:paraId="1B32F649" w14:textId="0D1F078B" w:rsidR="009E3F60" w:rsidRDefault="009E3F60" w:rsidP="00E71FC3">
      <w:pPr>
        <w:pStyle w:val="NoSpacing"/>
      </w:pPr>
    </w:p>
    <w:p w14:paraId="7A711BBC" w14:textId="6041FCFF" w:rsidR="009E3F60" w:rsidRDefault="009E3F60" w:rsidP="00E71FC3">
      <w:pPr>
        <w:pStyle w:val="NoSpacing"/>
      </w:pPr>
    </w:p>
    <w:p w14:paraId="5E93ACA9" w14:textId="0F717FE1" w:rsidR="009E3F60" w:rsidRDefault="009E3F60" w:rsidP="00E71FC3">
      <w:pPr>
        <w:pStyle w:val="NoSpacing"/>
      </w:pPr>
      <w:r>
        <w:tab/>
        <w:t>1460</w:t>
      </w:r>
      <w:r>
        <w:tab/>
        <w:t>He was an Elector for Middlesex.   (H.P. p.733 n.7)</w:t>
      </w:r>
    </w:p>
    <w:p w14:paraId="10439B54" w14:textId="0CAAAF06" w:rsidR="009E3F60" w:rsidRDefault="009E3F60" w:rsidP="00E71FC3">
      <w:pPr>
        <w:pStyle w:val="NoSpacing"/>
      </w:pPr>
    </w:p>
    <w:p w14:paraId="0B0933ED" w14:textId="7B19CE28" w:rsidR="009E3F60" w:rsidRDefault="009E3F60" w:rsidP="00E71FC3">
      <w:pPr>
        <w:pStyle w:val="NoSpacing"/>
      </w:pPr>
    </w:p>
    <w:p w14:paraId="2806C42D" w14:textId="3EB35E46" w:rsidR="009E3F60" w:rsidRPr="009E3F60" w:rsidRDefault="009E3F60" w:rsidP="00E71FC3">
      <w:pPr>
        <w:pStyle w:val="NoSpacing"/>
      </w:pPr>
      <w:r>
        <w:t>3 June 2018</w:t>
      </w:r>
      <w:bookmarkStart w:id="0" w:name="_GoBack"/>
      <w:bookmarkEnd w:id="0"/>
    </w:p>
    <w:sectPr w:rsidR="009E3F60" w:rsidRPr="009E3F6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6C195" w14:textId="77777777" w:rsidR="009E3F60" w:rsidRDefault="009E3F60" w:rsidP="00E71FC3">
      <w:pPr>
        <w:spacing w:after="0" w:line="240" w:lineRule="auto"/>
      </w:pPr>
      <w:r>
        <w:separator/>
      </w:r>
    </w:p>
  </w:endnote>
  <w:endnote w:type="continuationSeparator" w:id="0">
    <w:p w14:paraId="522D3C24" w14:textId="77777777" w:rsidR="009E3F60" w:rsidRDefault="009E3F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AE72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8E153" w14:textId="77777777" w:rsidR="009E3F60" w:rsidRDefault="009E3F60" w:rsidP="00E71FC3">
      <w:pPr>
        <w:spacing w:after="0" w:line="240" w:lineRule="auto"/>
      </w:pPr>
      <w:r>
        <w:separator/>
      </w:r>
    </w:p>
  </w:footnote>
  <w:footnote w:type="continuationSeparator" w:id="0">
    <w:p w14:paraId="06E6183A" w14:textId="77777777" w:rsidR="009E3F60" w:rsidRDefault="009E3F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F60"/>
    <w:rsid w:val="001A7C09"/>
    <w:rsid w:val="00577BD5"/>
    <w:rsid w:val="00656CBA"/>
    <w:rsid w:val="006A1F77"/>
    <w:rsid w:val="00733BE7"/>
    <w:rsid w:val="009E3F6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57BC2"/>
  <w15:chartTrackingRefBased/>
  <w15:docId w15:val="{14D395CB-63F4-474C-B5E8-C5E6676DF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2018-06-03T19:13:00Z</dcterms:created>
  <dcterms:modified xsi:type="dcterms:W3CDTF">2018-06-03T19:14:00Z</dcterms:modified>
</cp:coreProperties>
</file>